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779F7" w14:textId="0CCE32D7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4301-00</w:t>
      </w:r>
      <w:r w:rsidR="00C96088">
        <w:rPr>
          <w:rFonts w:cs="Arial"/>
        </w:rPr>
        <w:t>25</w:t>
      </w:r>
      <w:r>
        <w:rPr>
          <w:rFonts w:cs="Arial"/>
        </w:rPr>
        <w:t>/202</w:t>
      </w:r>
      <w:r w:rsidR="00C96088">
        <w:rPr>
          <w:rFonts w:cs="Arial"/>
        </w:rPr>
        <w:t>5</w:t>
      </w:r>
    </w:p>
    <w:p w14:paraId="1BBEAE3B" w14:textId="7FC81ED6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165E9">
        <w:rPr>
          <w:rFonts w:cs="Arial"/>
        </w:rPr>
        <w:t xml:space="preserve"> </w:t>
      </w:r>
      <w:r>
        <w:rPr>
          <w:rFonts w:cs="Arial"/>
        </w:rPr>
        <w:t>202</w:t>
      </w:r>
      <w:r w:rsidR="00C96088">
        <w:rPr>
          <w:rFonts w:cs="Arial"/>
        </w:rPr>
        <w:t>5-361</w:t>
      </w:r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33E1B6D6" w:rsidR="005B230F" w:rsidRPr="00A86CFA" w:rsidRDefault="001A1609" w:rsidP="005B230F">
      <w:pPr>
        <w:tabs>
          <w:tab w:val="left" w:pos="1083"/>
        </w:tabs>
        <w:rPr>
          <w:rFonts w:cs="Arial"/>
          <w:b/>
        </w:rPr>
      </w:pPr>
      <w:r>
        <w:rPr>
          <w:rFonts w:cs="Arial"/>
          <w:b/>
        </w:rPr>
        <w:t>Prodaja in nakup z obveznostjo skladiščenja in obnavljanja, ki ga bo ponudnik izvajal v svojem skladišču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275CD0" w:rsidRPr="00AC3998" w14:paraId="0FC82652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4B2BC6" w14:textId="77777777" w:rsidR="00DD3677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18241C5" w14:textId="6BE83521" w:rsidR="00275CD0" w:rsidRPr="00AC3998" w:rsidRDefault="00F42BA9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="00275CD0"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5B1D39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2916DD96" w:rsidR="00275CD0" w:rsidRPr="00AC3998" w:rsidRDefault="00C96088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Gotova zmes za peko kruha brez glutena</w:t>
            </w:r>
            <w:r w:rsidR="00D81C2D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1</w:t>
            </w:r>
            <w:r w:rsidR="00D81C2D">
              <w:rPr>
                <w:rFonts w:cs="Arial"/>
                <w:b/>
                <w:bCs/>
                <w:color w:val="000000"/>
              </w:rPr>
              <w:t>/1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0485D08D" w14:textId="015E6667" w:rsidR="00365267" w:rsidRDefault="00365267" w:rsidP="005B230F">
      <w:pPr>
        <w:tabs>
          <w:tab w:val="left" w:pos="1083"/>
        </w:tabs>
        <w:rPr>
          <w:rFonts w:cs="Arial"/>
        </w:rPr>
      </w:pPr>
    </w:p>
    <w:p w14:paraId="1D8B33BE" w14:textId="4B5E51BF" w:rsidR="00DD3677" w:rsidRDefault="00DD3677" w:rsidP="005B230F">
      <w:pPr>
        <w:tabs>
          <w:tab w:val="left" w:pos="1083"/>
        </w:tabs>
        <w:rPr>
          <w:rFonts w:cs="Arial"/>
        </w:rPr>
      </w:pPr>
    </w:p>
    <w:p w14:paraId="7C72F296" w14:textId="77777777" w:rsidR="00DD3677" w:rsidRDefault="00DD367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EC14AB6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 xml:space="preserve">Podpis </w:t>
      </w:r>
      <w:r w:rsidR="00F82038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4C406452" w:rsidR="00275CD0" w:rsidRDefault="00275CD0" w:rsidP="00AC3998">
      <w:pPr>
        <w:ind w:right="-32"/>
        <w:jc w:val="both"/>
        <w:rPr>
          <w:rFonts w:cs="Arial"/>
          <w:i/>
        </w:rPr>
      </w:pPr>
    </w:p>
    <w:p w14:paraId="5D55869D" w14:textId="351A134C" w:rsidR="00D81C2D" w:rsidRDefault="00D81C2D" w:rsidP="00AC3998">
      <w:pPr>
        <w:ind w:right="-32"/>
        <w:jc w:val="both"/>
        <w:rPr>
          <w:rFonts w:cs="Arial"/>
          <w:i/>
        </w:rPr>
      </w:pPr>
    </w:p>
    <w:p w14:paraId="4463116B" w14:textId="27A0024D" w:rsidR="00D81C2D" w:rsidRDefault="00D81C2D" w:rsidP="00AC3998">
      <w:pPr>
        <w:ind w:right="-32"/>
        <w:jc w:val="both"/>
        <w:rPr>
          <w:rFonts w:cs="Arial"/>
          <w:i/>
        </w:rPr>
      </w:pPr>
    </w:p>
    <w:p w14:paraId="408501F0" w14:textId="77777777" w:rsidR="00D81C2D" w:rsidRDefault="00D81C2D" w:rsidP="00AC3998">
      <w:pPr>
        <w:ind w:right="-32"/>
        <w:jc w:val="both"/>
        <w:rPr>
          <w:rFonts w:cs="Arial"/>
          <w:i/>
        </w:rPr>
      </w:pPr>
    </w:p>
    <w:p w14:paraId="7D320A6F" w14:textId="7D1FF500" w:rsidR="00DD3677" w:rsidRDefault="00DD3677" w:rsidP="00AC3998">
      <w:pPr>
        <w:ind w:right="-32"/>
        <w:jc w:val="both"/>
        <w:rPr>
          <w:rFonts w:cs="Arial"/>
          <w:i/>
        </w:rPr>
      </w:pPr>
    </w:p>
    <w:p w14:paraId="4E06EA6C" w14:textId="77777777" w:rsidR="00DD3677" w:rsidRDefault="00DD3677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63256" w14:textId="77777777" w:rsidR="000024A4" w:rsidRDefault="000024A4">
      <w:r>
        <w:separator/>
      </w:r>
    </w:p>
  </w:endnote>
  <w:endnote w:type="continuationSeparator" w:id="0">
    <w:p w14:paraId="52FB6B18" w14:textId="77777777" w:rsidR="000024A4" w:rsidRDefault="0000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66A5126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BA7EFB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3D9CA" w14:textId="77777777" w:rsidR="000024A4" w:rsidRDefault="000024A4">
      <w:r>
        <w:separator/>
      </w:r>
    </w:p>
  </w:footnote>
  <w:footnote w:type="continuationSeparator" w:id="0">
    <w:p w14:paraId="48510FF4" w14:textId="77777777" w:rsidR="000024A4" w:rsidRDefault="00002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868D846" w:rsidR="00C0552D" w:rsidRPr="000E02BD" w:rsidRDefault="000E02BD" w:rsidP="0078234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</w:t>
          </w:r>
          <w:r w:rsidR="0078234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24A4"/>
    <w:rsid w:val="00005413"/>
    <w:rsid w:val="00013B00"/>
    <w:rsid w:val="00015B5A"/>
    <w:rsid w:val="00024ACE"/>
    <w:rsid w:val="00027F8E"/>
    <w:rsid w:val="00036A6D"/>
    <w:rsid w:val="00036EF2"/>
    <w:rsid w:val="000412BC"/>
    <w:rsid w:val="00041835"/>
    <w:rsid w:val="00041EB9"/>
    <w:rsid w:val="00042D0E"/>
    <w:rsid w:val="00042E92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47AB4"/>
    <w:rsid w:val="00160C80"/>
    <w:rsid w:val="00166414"/>
    <w:rsid w:val="00171C66"/>
    <w:rsid w:val="0017296F"/>
    <w:rsid w:val="00174BFE"/>
    <w:rsid w:val="00183318"/>
    <w:rsid w:val="001A1609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2402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03F4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054F"/>
    <w:rsid w:val="00833AC6"/>
    <w:rsid w:val="00843510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3406"/>
    <w:rsid w:val="008D6DCE"/>
    <w:rsid w:val="008E64FA"/>
    <w:rsid w:val="008E7AB1"/>
    <w:rsid w:val="008F3E2F"/>
    <w:rsid w:val="00913CF8"/>
    <w:rsid w:val="0092346D"/>
    <w:rsid w:val="009418D8"/>
    <w:rsid w:val="00945160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0EA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5E76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6088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165E9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2038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53605495-98DA-412F-9C83-630442D7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129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723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24</cp:revision>
  <cp:lastPrinted>2023-06-28T07:36:00Z</cp:lastPrinted>
  <dcterms:created xsi:type="dcterms:W3CDTF">2023-06-26T16:45:00Z</dcterms:created>
  <dcterms:modified xsi:type="dcterms:W3CDTF">2025-12-01T13:25:00Z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